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4592E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60288" behindDoc="0" locked="0" layoutInCell="1" allowOverlap="1" wp14:anchorId="01945588" wp14:editId="32A1F210">
            <wp:simplePos x="0" y="0"/>
            <wp:positionH relativeFrom="page">
              <wp:posOffset>5081270</wp:posOffset>
            </wp:positionH>
            <wp:positionV relativeFrom="page">
              <wp:posOffset>488315</wp:posOffset>
            </wp:positionV>
            <wp:extent cx="1864800" cy="507600"/>
            <wp:effectExtent l="0" t="0" r="2540" b="698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ogo CDL_RVB.em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80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59264" behindDoc="0" locked="0" layoutInCell="1" allowOverlap="1" wp14:anchorId="09D01760" wp14:editId="0F1D6866">
            <wp:simplePos x="0" y="0"/>
            <wp:positionH relativeFrom="page">
              <wp:posOffset>899795</wp:posOffset>
            </wp:positionH>
            <wp:positionV relativeFrom="page">
              <wp:posOffset>448945</wp:posOffset>
            </wp:positionV>
            <wp:extent cx="1036800" cy="910800"/>
            <wp:effectExtent l="0" t="0" r="0" b="381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publique_Francaise_RVB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800" cy="91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EE047D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</w:p>
    <w:p w14:paraId="102F13E4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791ADB8E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1665CC9A" w14:textId="77777777" w:rsidR="00937021" w:rsidRPr="00B752EE" w:rsidRDefault="00937021" w:rsidP="00937021">
      <w:pPr>
        <w:rPr>
          <w:rFonts w:ascii="Marianne Light" w:hAnsi="Marianne Light"/>
          <w:sz w:val="16"/>
        </w:rPr>
      </w:pPr>
    </w:p>
    <w:p w14:paraId="5A66E6B7" w14:textId="77777777" w:rsidR="0048622B" w:rsidRPr="00B752EE" w:rsidRDefault="0048622B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  <w:r w:rsidRPr="00B752EE">
        <w:rPr>
          <w:rFonts w:ascii="Marianne Light" w:hAnsi="Marianne Light" w:cs="Arial"/>
          <w:caps/>
          <w:sz w:val="18"/>
          <w:szCs w:val="22"/>
        </w:rPr>
        <w:t>Attestation de visite de site</w:t>
      </w:r>
    </w:p>
    <w:p w14:paraId="38ADF237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04320BDD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0EFDD5A2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4F66E963" w14:textId="3639096F" w:rsidR="00F43F91" w:rsidRPr="00F43F91" w:rsidRDefault="0048622B" w:rsidP="00F43F91">
      <w:pPr>
        <w:ind w:left="284" w:right="283"/>
        <w:jc w:val="center"/>
        <w:rPr>
          <w:rFonts w:ascii="Marianne Light" w:hAnsi="Marianne Light" w:cs="Arial"/>
          <w:color w:val="004E9A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Objet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F43F91" w:rsidRPr="00F43F91">
        <w:rPr>
          <w:rFonts w:ascii="Marianne Light" w:hAnsi="Marianne Light" w:cs="Arial"/>
          <w:color w:val="004E9A"/>
          <w:sz w:val="18"/>
          <w:szCs w:val="22"/>
        </w:rPr>
        <w:t>2026M49</w:t>
      </w:r>
      <w:r w:rsidR="00F43F91">
        <w:rPr>
          <w:rFonts w:ascii="Marianne Light" w:hAnsi="Marianne Light" w:cs="Arial"/>
          <w:sz w:val="18"/>
          <w:szCs w:val="22"/>
        </w:rPr>
        <w:t xml:space="preserve"> -</w:t>
      </w:r>
      <w:r w:rsidR="00F43F91" w:rsidRPr="00F43F91">
        <w:rPr>
          <w:rFonts w:ascii="Marianne Light" w:hAnsi="Marianne Light" w:cs="Arial"/>
          <w:b/>
          <w:bCs/>
          <w:color w:val="1F4E79" w:themeColor="accent1" w:themeShade="80"/>
          <w:sz w:val="18"/>
          <w:szCs w:val="22"/>
        </w:rPr>
        <w:t>TRAVAUX de RÉHABILITATION de la FERME NEKATOENEA 2 rue d'Armatonde - 64700 Hendaye</w:t>
      </w:r>
      <w:r w:rsidR="00F43F91" w:rsidRPr="00F43F91">
        <w:rPr>
          <w:rFonts w:ascii="Marianne Light" w:hAnsi="Marianne Light" w:cs="Arial"/>
          <w:b/>
          <w:bCs/>
          <w:color w:val="1F4E79" w:themeColor="accent1" w:themeShade="80"/>
          <w:sz w:val="18"/>
          <w:szCs w:val="22"/>
        </w:rPr>
        <w:t xml:space="preserve"> – TEMPS 2</w:t>
      </w:r>
    </w:p>
    <w:p w14:paraId="3AF9721B" w14:textId="3A146BBC" w:rsidR="00FA0057" w:rsidRPr="00B752EE" w:rsidRDefault="00FA0057" w:rsidP="00F74CF8">
      <w:pPr>
        <w:ind w:left="284" w:right="283"/>
        <w:jc w:val="center"/>
        <w:rPr>
          <w:rFonts w:ascii="Marianne Light" w:hAnsi="Marianne Light" w:cs="Arial"/>
          <w:b/>
          <w:bCs/>
          <w:sz w:val="18"/>
          <w:szCs w:val="22"/>
        </w:rPr>
      </w:pPr>
    </w:p>
    <w:p w14:paraId="0E9B4FE0" w14:textId="77777777" w:rsidR="0048622B" w:rsidRPr="00B752EE" w:rsidRDefault="0048622B" w:rsidP="00FA0057">
      <w:pPr>
        <w:tabs>
          <w:tab w:val="left" w:pos="720"/>
        </w:tabs>
        <w:rPr>
          <w:rFonts w:ascii="Marianne Light" w:hAnsi="Marianne Light" w:cs="Arial"/>
          <w:sz w:val="18"/>
          <w:szCs w:val="22"/>
        </w:rPr>
      </w:pPr>
    </w:p>
    <w:p w14:paraId="77540496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6D40E1E1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6D266A73" w14:textId="77777777" w:rsidR="00D56AA5" w:rsidRPr="00B752EE" w:rsidRDefault="0048622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Je soussigné</w:t>
      </w:r>
      <w:r w:rsidR="00F74CF8" w:rsidRPr="00B752EE">
        <w:rPr>
          <w:rFonts w:ascii="Marianne Light" w:hAnsi="Marianne Light" w:cs="Arial"/>
          <w:sz w:val="18"/>
          <w:szCs w:val="22"/>
        </w:rPr>
        <w:t>(e) (</w:t>
      </w:r>
      <w:r w:rsidRPr="00B752EE">
        <w:rPr>
          <w:rFonts w:ascii="Marianne Light" w:hAnsi="Marianne Light" w:cs="Arial"/>
          <w:sz w:val="18"/>
          <w:szCs w:val="22"/>
        </w:rPr>
        <w:t>nom et fonction)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F74CF8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</w:t>
      </w:r>
      <w:r w:rsidR="00F74CF8" w:rsidRPr="00B752EE">
        <w:rPr>
          <w:rFonts w:ascii="Marianne Light" w:hAnsi="Marianne Light" w:cs="Arial"/>
          <w:sz w:val="18"/>
          <w:szCs w:val="22"/>
        </w:rPr>
        <w:t>....</w:t>
      </w:r>
    </w:p>
    <w:p w14:paraId="75CEA566" w14:textId="77777777" w:rsidR="0048622B" w:rsidRPr="00B752EE" w:rsidRDefault="00F74CF8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(fonction</w:t>
      </w:r>
      <w:r w:rsidR="00D56AA5" w:rsidRPr="00B752EE">
        <w:rPr>
          <w:rFonts w:ascii="Marianne Light" w:hAnsi="Marianne Light" w:cs="Arial"/>
          <w:sz w:val="18"/>
          <w:szCs w:val="22"/>
        </w:rPr>
        <w:t xml:space="preserve"> </w:t>
      </w:r>
      <w:r w:rsidRPr="00B752EE">
        <w:rPr>
          <w:rFonts w:ascii="Marianne Light" w:hAnsi="Marianne Light" w:cs="Arial"/>
          <w:sz w:val="18"/>
          <w:szCs w:val="22"/>
        </w:rPr>
        <w:t>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...............................................................................................................................</w:t>
      </w:r>
      <w:r w:rsidRPr="00B752EE">
        <w:rPr>
          <w:rFonts w:ascii="Marianne Light" w:hAnsi="Marianne Light" w:cs="Arial"/>
          <w:sz w:val="18"/>
          <w:szCs w:val="22"/>
        </w:rPr>
        <w:t>......</w:t>
      </w:r>
      <w:r w:rsidR="00FA0057" w:rsidRPr="00B752EE">
        <w:rPr>
          <w:rFonts w:ascii="Marianne Light" w:hAnsi="Marianne Light" w:cs="Arial"/>
          <w:sz w:val="18"/>
          <w:szCs w:val="22"/>
        </w:rPr>
        <w:t>)</w:t>
      </w:r>
      <w:r w:rsidR="0048622B" w:rsidRPr="00B752EE">
        <w:rPr>
          <w:rFonts w:ascii="Marianne Light" w:hAnsi="Marianne Light" w:cs="Arial"/>
          <w:sz w:val="18"/>
          <w:szCs w:val="22"/>
        </w:rPr>
        <w:t xml:space="preserve">, </w:t>
      </w:r>
    </w:p>
    <w:p w14:paraId="13AC425A" w14:textId="77777777" w:rsidR="0048622B" w:rsidRPr="00B752EE" w:rsidRDefault="0048622B" w:rsidP="0048622B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certifie que l’entreprise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(nom et adresse) : </w:t>
      </w:r>
      <w:r w:rsidRPr="00B752EE">
        <w:rPr>
          <w:rFonts w:ascii="Marianne Light" w:hAnsi="Marianne Light" w:cs="Marianne"/>
          <w:sz w:val="18"/>
          <w:szCs w:val="22"/>
        </w:rPr>
        <w:t>……………………………………………………………………</w:t>
      </w:r>
    </w:p>
    <w:p w14:paraId="527A39C1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…………………………………………………..…………………</w:t>
      </w:r>
      <w:r w:rsidRPr="00B752EE">
        <w:rPr>
          <w:rFonts w:ascii="Calibri" w:hAnsi="Calibri" w:cs="Calibri"/>
          <w:sz w:val="18"/>
          <w:szCs w:val="22"/>
        </w:rPr>
        <w:t> </w:t>
      </w:r>
    </w:p>
    <w:p w14:paraId="360690C2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……………………………………………………………………...</w:t>
      </w:r>
    </w:p>
    <w:p w14:paraId="34EC2EAE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63C798A2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A participé à la visite des lieux objet du marché précité.</w:t>
      </w:r>
    </w:p>
    <w:p w14:paraId="7B376D5E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186BAC48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p w14:paraId="75BD06D1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tbl>
      <w:tblPr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8622B" w:rsidRPr="00B752EE" w14:paraId="175952E3" w14:textId="77777777" w:rsidTr="00E6236A">
        <w:tc>
          <w:tcPr>
            <w:tcW w:w="4606" w:type="dxa"/>
          </w:tcPr>
          <w:p w14:paraId="6FBB76C2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05C7F3FB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représentant du pouvoir adjudicateur</w:t>
            </w:r>
          </w:p>
          <w:p w14:paraId="62E78F44" w14:textId="77777777" w:rsidR="00D56AA5" w:rsidRPr="00B752EE" w:rsidRDefault="00D56AA5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68700E8C" w14:textId="77777777" w:rsidR="00D56AA5" w:rsidRPr="00B752EE" w:rsidRDefault="00D56AA5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</w:t>
            </w:r>
            <w:r w:rsidRPr="00B752EE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………………………</w:t>
            </w:r>
            <w:proofErr w:type="gramStart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proofErr w:type="gramEnd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</w:t>
            </w:r>
            <w:proofErr w:type="gramStart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proofErr w:type="gramEnd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,</w:t>
            </w:r>
          </w:p>
          <w:p w14:paraId="2DEB11D0" w14:textId="77777777" w:rsidR="0048622B" w:rsidRPr="00B752EE" w:rsidRDefault="0048622B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</w:t>
            </w:r>
            <w:r w:rsidRPr="00B752EE">
              <w:rPr>
                <w:rFonts w:ascii="Calibri" w:hAnsi="Calibri" w:cs="Calibri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sz w:val="18"/>
                <w:szCs w:val="22"/>
              </w:rPr>
              <w:t>……………………………</w:t>
            </w:r>
            <w:proofErr w:type="gramStart"/>
            <w:r w:rsidRPr="00B752EE">
              <w:rPr>
                <w:rFonts w:ascii="Marianne Light" w:hAnsi="Marianne Light" w:cs="Marianne"/>
                <w:sz w:val="18"/>
                <w:szCs w:val="22"/>
              </w:rPr>
              <w:t>…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….</w:t>
            </w:r>
            <w:proofErr w:type="gramEnd"/>
            <w:r w:rsidRPr="00B752EE">
              <w:rPr>
                <w:rFonts w:ascii="Marianne Light" w:hAnsi="Marianne Light" w:cs="Arial"/>
                <w:sz w:val="18"/>
                <w:szCs w:val="22"/>
              </w:rPr>
              <w:t>…….</w:t>
            </w:r>
          </w:p>
          <w:p w14:paraId="2E172331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8ADE558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  <w:r w:rsidRPr="00B752EE">
              <w:rPr>
                <w:rFonts w:ascii="Marianne Light" w:hAnsi="Marianne Light"/>
                <w:szCs w:val="22"/>
              </w:rPr>
              <w:t>Signature et cachet</w:t>
            </w:r>
            <w:r w:rsidRPr="00B752EE">
              <w:rPr>
                <w:rFonts w:ascii="Calibri" w:hAnsi="Calibri" w:cs="Calibri"/>
                <w:szCs w:val="22"/>
              </w:rPr>
              <w:t> </w:t>
            </w:r>
            <w:r w:rsidRPr="00B752EE">
              <w:rPr>
                <w:rFonts w:ascii="Marianne Light" w:hAnsi="Marianne Light"/>
                <w:szCs w:val="22"/>
              </w:rPr>
              <w:t>:</w:t>
            </w:r>
          </w:p>
          <w:p w14:paraId="524432F1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D631674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D611DE1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1C4345B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2F194507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779D955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8939023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00D44BC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812DF13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704C2A2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2CAB7574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8C5AA3F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  <w:tc>
          <w:tcPr>
            <w:tcW w:w="4606" w:type="dxa"/>
          </w:tcPr>
          <w:p w14:paraId="62211B2F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2B1CD449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candidat</w:t>
            </w:r>
          </w:p>
          <w:p w14:paraId="0C08B1D0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449A425E" w14:textId="77777777" w:rsidR="0048622B" w:rsidRPr="00B752EE" w:rsidRDefault="0048622B" w:rsidP="00D56AA5">
            <w:pPr>
              <w:pStyle w:val="Corpsdetexte"/>
              <w:spacing w:after="120"/>
              <w:rPr>
                <w:rFonts w:ascii="Marianne Light" w:hAnsi="Marianne Light" w:cs="Arial"/>
                <w:color w:val="000000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 ...................................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 xml:space="preserve">..., </w:t>
            </w:r>
          </w:p>
          <w:p w14:paraId="6CF0E6C3" w14:textId="77777777" w:rsidR="0048622B" w:rsidRPr="00B752EE" w:rsidRDefault="0048622B" w:rsidP="00D56AA5">
            <w:pPr>
              <w:spacing w:line="360" w:lineRule="auto"/>
              <w:ind w:right="111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.......................................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..</w:t>
            </w:r>
          </w:p>
          <w:p w14:paraId="70D1C624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3AAB444C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Signature et cachet :</w:t>
            </w:r>
          </w:p>
          <w:p w14:paraId="5767DCC4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468D3E25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3395DD58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</w:tr>
    </w:tbl>
    <w:p w14:paraId="58CD80BE" w14:textId="77777777" w:rsidR="0048622B" w:rsidRPr="00B752EE" w:rsidRDefault="0048622B" w:rsidP="0048622B">
      <w:pPr>
        <w:jc w:val="both"/>
        <w:rPr>
          <w:rFonts w:ascii="Marianne Light" w:hAnsi="Marianne Light"/>
          <w:sz w:val="18"/>
        </w:rPr>
      </w:pPr>
    </w:p>
    <w:sectPr w:rsidR="0048622B" w:rsidRPr="00B752EE" w:rsidSect="004862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</w:endnotePr>
      <w:pgSz w:w="11907" w:h="16840" w:code="9"/>
      <w:pgMar w:top="907" w:right="851" w:bottom="680" w:left="1134" w:header="397" w:footer="397" w:gutter="0"/>
      <w:pgNumType w:start="3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02C95" w14:textId="77777777" w:rsidR="00D0382F" w:rsidRDefault="00D0382F" w:rsidP="002262AF">
      <w:r>
        <w:separator/>
      </w:r>
    </w:p>
  </w:endnote>
  <w:endnote w:type="continuationSeparator" w:id="0">
    <w:p w14:paraId="45DA106A" w14:textId="77777777" w:rsidR="00D0382F" w:rsidRDefault="00D0382F" w:rsidP="0022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932E0" w14:textId="77777777" w:rsidR="00F43F91" w:rsidRDefault="00F43F9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80D5D" w14:textId="77777777" w:rsidR="00F43F91" w:rsidRDefault="00F43F9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419CA" w14:textId="77777777" w:rsidR="00300E3B" w:rsidRDefault="00300E3B">
    <w:pPr>
      <w:pStyle w:val="Pieddepage"/>
    </w:pPr>
  </w:p>
  <w:p w14:paraId="560E478D" w14:textId="18DB77B2" w:rsidR="00300E3B" w:rsidRPr="00021B4B" w:rsidRDefault="00F74CF8" w:rsidP="00300E3B">
    <w:pPr>
      <w:ind w:left="284" w:right="283"/>
      <w:jc w:val="center"/>
      <w:rPr>
        <w:bCs/>
        <w:sz w:val="16"/>
        <w:szCs w:val="16"/>
      </w:rPr>
    </w:pPr>
    <w:r>
      <w:rPr>
        <w:sz w:val="16"/>
        <w:szCs w:val="16"/>
      </w:rPr>
      <w:t>Affaire n</w:t>
    </w:r>
    <w:proofErr w:type="gramStart"/>
    <w:r>
      <w:rPr>
        <w:sz w:val="16"/>
        <w:szCs w:val="16"/>
      </w:rPr>
      <w:t>°</w:t>
    </w:r>
    <w:r w:rsidR="00300E3B">
      <w:rPr>
        <w:sz w:val="16"/>
        <w:szCs w:val="16"/>
      </w:rPr>
      <w:t xml:space="preserve">  -</w:t>
    </w:r>
    <w:proofErr w:type="gramEnd"/>
    <w:r w:rsidR="00300E3B">
      <w:rPr>
        <w:sz w:val="16"/>
        <w:szCs w:val="16"/>
      </w:rPr>
      <w:t xml:space="preserve"> </w:t>
    </w:r>
    <w:r w:rsidR="00F43F91" w:rsidRPr="00F43F91">
      <w:rPr>
        <w:rFonts w:ascii="Marianne Light" w:hAnsi="Marianne Light" w:cs="Arial"/>
        <w:color w:val="004E9A"/>
        <w:sz w:val="14"/>
        <w:szCs w:val="14"/>
      </w:rPr>
      <w:t>2026M49</w:t>
    </w:r>
    <w:r w:rsidR="00F43F91" w:rsidRPr="00F43F91">
      <w:rPr>
        <w:rFonts w:ascii="Marianne Light" w:hAnsi="Marianne Light" w:cs="Arial"/>
        <w:sz w:val="14"/>
        <w:szCs w:val="14"/>
      </w:rPr>
      <w:t xml:space="preserve"> -</w:t>
    </w:r>
    <w:r w:rsidR="00F43F91" w:rsidRPr="00F43F91">
      <w:rPr>
        <w:rFonts w:ascii="Marianne Light" w:hAnsi="Marianne Light" w:cs="Arial"/>
        <w:b/>
        <w:bCs/>
        <w:color w:val="1F4E79" w:themeColor="accent1" w:themeShade="80"/>
        <w:sz w:val="14"/>
        <w:szCs w:val="14"/>
      </w:rPr>
      <w:t>TRAVAUX de RÉHABILITATION de la FERME NEKATOENEA 2 rue d'Armatonde - 64700 Hendaye – TEMPS 2</w:t>
    </w:r>
  </w:p>
  <w:p w14:paraId="7CDBDF02" w14:textId="77777777" w:rsidR="00300E3B" w:rsidRDefault="00300E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06468" w14:textId="77777777" w:rsidR="00D0382F" w:rsidRDefault="00D0382F" w:rsidP="002262AF">
      <w:r>
        <w:separator/>
      </w:r>
    </w:p>
  </w:footnote>
  <w:footnote w:type="continuationSeparator" w:id="0">
    <w:p w14:paraId="6E642240" w14:textId="77777777" w:rsidR="00D0382F" w:rsidRDefault="00D0382F" w:rsidP="00226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62C40" w14:textId="77777777" w:rsidR="00F43F91" w:rsidRDefault="00F43F9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C700E" w14:textId="77777777" w:rsidR="00F43F91" w:rsidRDefault="00F43F9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F90A8" w14:textId="77777777" w:rsidR="00F43F91" w:rsidRDefault="00F43F9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7B5"/>
    <w:rsid w:val="0005033A"/>
    <w:rsid w:val="00072266"/>
    <w:rsid w:val="0020303E"/>
    <w:rsid w:val="002262AF"/>
    <w:rsid w:val="00284295"/>
    <w:rsid w:val="00300E3B"/>
    <w:rsid w:val="003133A1"/>
    <w:rsid w:val="00317B99"/>
    <w:rsid w:val="0037484B"/>
    <w:rsid w:val="0043103B"/>
    <w:rsid w:val="00454732"/>
    <w:rsid w:val="00483054"/>
    <w:rsid w:val="0048622B"/>
    <w:rsid w:val="004D0812"/>
    <w:rsid w:val="0054246B"/>
    <w:rsid w:val="005535A4"/>
    <w:rsid w:val="005B77B5"/>
    <w:rsid w:val="005C6664"/>
    <w:rsid w:val="00631DC8"/>
    <w:rsid w:val="00643356"/>
    <w:rsid w:val="006A1EB3"/>
    <w:rsid w:val="007074C3"/>
    <w:rsid w:val="008B7E0B"/>
    <w:rsid w:val="00937021"/>
    <w:rsid w:val="009B1473"/>
    <w:rsid w:val="009F484E"/>
    <w:rsid w:val="00A64E5A"/>
    <w:rsid w:val="00AB356D"/>
    <w:rsid w:val="00B33407"/>
    <w:rsid w:val="00B752EE"/>
    <w:rsid w:val="00BF3DE2"/>
    <w:rsid w:val="00BF785F"/>
    <w:rsid w:val="00CE4FC6"/>
    <w:rsid w:val="00D0382F"/>
    <w:rsid w:val="00D56AA5"/>
    <w:rsid w:val="00E04012"/>
    <w:rsid w:val="00E27D25"/>
    <w:rsid w:val="00E6236A"/>
    <w:rsid w:val="00F43F91"/>
    <w:rsid w:val="00F46D53"/>
    <w:rsid w:val="00F74CF8"/>
    <w:rsid w:val="00FA0057"/>
    <w:rsid w:val="00FB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00187"/>
  <w15:chartTrackingRefBased/>
  <w15:docId w15:val="{0DB6089E-731D-415A-926A-56F4D479B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22B"/>
    <w:rPr>
      <w:rFonts w:ascii="Helv" w:eastAsia="Times New Roman" w:hAnsi="Helv"/>
    </w:rPr>
  </w:style>
  <w:style w:type="paragraph" w:styleId="Titre2">
    <w:name w:val="heading 2"/>
    <w:basedOn w:val="Normal"/>
    <w:next w:val="Normal"/>
    <w:link w:val="Titre2Car"/>
    <w:qFormat/>
    <w:rsid w:val="0048622B"/>
    <w:pPr>
      <w:keepNext/>
      <w:spacing w:before="120" w:after="60"/>
      <w:ind w:left="284"/>
      <w:outlineLvl w:val="1"/>
    </w:pPr>
    <w:rPr>
      <w:rFonts w:ascii="CG Times" w:hAnsi="CG Times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43F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8622B"/>
    <w:rPr>
      <w:rFonts w:ascii="CG Times" w:eastAsia="Times New Roman" w:hAnsi="CG Times" w:cs="Times New Roman"/>
      <w:b/>
      <w:bCs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48622B"/>
    <w:rPr>
      <w:rFonts w:ascii="Tms Rmn" w:hAnsi="Tms Rm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48622B"/>
    <w:rPr>
      <w:rFonts w:ascii="Tms Rmn" w:eastAsia="Times New Roman" w:hAnsi="Tms Rmn" w:cs="Times New Roman"/>
      <w:sz w:val="24"/>
      <w:szCs w:val="24"/>
      <w:lang w:eastAsia="fr-FR"/>
    </w:rPr>
  </w:style>
  <w:style w:type="paragraph" w:customStyle="1" w:styleId="RedTxt">
    <w:name w:val="RedTxt"/>
    <w:basedOn w:val="Normal"/>
    <w:uiPriority w:val="99"/>
    <w:rsid w:val="0048622B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622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622B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0E3B"/>
    <w:rPr>
      <w:rFonts w:ascii="Helv" w:eastAsia="Times New Roman" w:hAnsi="Helv"/>
    </w:rPr>
  </w:style>
  <w:style w:type="paragraph" w:styleId="Pieddepage">
    <w:name w:val="footer"/>
    <w:basedOn w:val="Normal"/>
    <w:link w:val="Pieddepag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0E3B"/>
    <w:rPr>
      <w:rFonts w:ascii="Helv" w:eastAsia="Times New Roman" w:hAnsi="Helv"/>
    </w:rPr>
  </w:style>
  <w:style w:type="character" w:customStyle="1" w:styleId="Titre3Car">
    <w:name w:val="Titre 3 Car"/>
    <w:basedOn w:val="Policepardfaut"/>
    <w:link w:val="Titre3"/>
    <w:uiPriority w:val="9"/>
    <w:semiHidden/>
    <w:rsid w:val="00F43F9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thena\marches_publics\A_redaction\modeles\Modeles_Marches\Attestation_visite_si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Attestation_visite_site</Template>
  <TotalTime>3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cdl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MOURTIER Catherine</dc:creator>
  <cp:keywords/>
  <dc:description>à joindre au DCE, dans les modalités de la consultation</dc:description>
  <cp:lastModifiedBy>MOURTIER Catherine</cp:lastModifiedBy>
  <cp:revision>2</cp:revision>
  <dcterms:created xsi:type="dcterms:W3CDTF">2026-06-02T12:21:00Z</dcterms:created>
  <dcterms:modified xsi:type="dcterms:W3CDTF">2026-06-25T13:09:00Z</dcterms:modified>
</cp:coreProperties>
</file>